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16049" w14:textId="77777777" w:rsidR="00524623" w:rsidRDefault="00524623" w:rsidP="00524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PHILPOT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957DAD7" w14:textId="77777777" w:rsidR="00524623" w:rsidRDefault="00524623" w:rsidP="00524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32991" w14:textId="77777777" w:rsidR="00524623" w:rsidRDefault="00524623" w:rsidP="00524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0E9A1C" w14:textId="77777777" w:rsidR="00524623" w:rsidRDefault="00524623" w:rsidP="00524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Essex.  </w:t>
      </w:r>
    </w:p>
    <w:p w14:paraId="5E3AF684" w14:textId="77777777" w:rsidR="00524623" w:rsidRDefault="00524623" w:rsidP="00524623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14:paraId="171017B2" w14:textId="77777777" w:rsidR="00524623" w:rsidRDefault="00524623" w:rsidP="00524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69D729" w14:textId="77777777" w:rsidR="00524623" w:rsidRDefault="00524623" w:rsidP="00524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03561" w14:textId="77777777" w:rsidR="00524623" w:rsidRDefault="00524623" w:rsidP="00524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6DAD3333" w14:textId="77777777" w:rsidR="006B2F86" w:rsidRPr="00E71FC3" w:rsidRDefault="005246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A869A" w14:textId="77777777" w:rsidR="00524623" w:rsidRDefault="00524623" w:rsidP="00E71FC3">
      <w:pPr>
        <w:spacing w:after="0" w:line="240" w:lineRule="auto"/>
      </w:pPr>
      <w:r>
        <w:separator/>
      </w:r>
    </w:p>
  </w:endnote>
  <w:endnote w:type="continuationSeparator" w:id="0">
    <w:p w14:paraId="06D5DF5D" w14:textId="77777777" w:rsidR="00524623" w:rsidRDefault="005246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8A1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21BB2" w14:textId="77777777" w:rsidR="00524623" w:rsidRDefault="00524623" w:rsidP="00E71FC3">
      <w:pPr>
        <w:spacing w:after="0" w:line="240" w:lineRule="auto"/>
      </w:pPr>
      <w:r>
        <w:separator/>
      </w:r>
    </w:p>
  </w:footnote>
  <w:footnote w:type="continuationSeparator" w:id="0">
    <w:p w14:paraId="338D4CF8" w14:textId="77777777" w:rsidR="00524623" w:rsidRDefault="005246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623"/>
    <w:rsid w:val="001A7C09"/>
    <w:rsid w:val="0052462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0DAAD"/>
  <w15:chartTrackingRefBased/>
  <w15:docId w15:val="{33705194-2678-4A57-B02D-B0CDA9C2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462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2018-04-26T21:53:00Z</dcterms:created>
  <dcterms:modified xsi:type="dcterms:W3CDTF">2018-04-26T21:54:00Z</dcterms:modified>
</cp:coreProperties>
</file>